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F120D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TOKER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45E44EB2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Liskeard, Cornwall. Cutler.</w:t>
      </w:r>
    </w:p>
    <w:p w14:paraId="62ABD190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93656A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6871F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trespass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</w:t>
      </w:r>
    </w:p>
    <w:p w14:paraId="709A9497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Liskeard, Cornwall.</w:t>
      </w:r>
    </w:p>
    <w:p w14:paraId="75434702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1081622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45DA50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4FF3C" w14:textId="77777777" w:rsidR="002C4B3C" w:rsidRDefault="002C4B3C" w:rsidP="002C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2022</w:t>
      </w:r>
    </w:p>
    <w:p w14:paraId="4F5EDF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400F7" w14:textId="77777777" w:rsidR="002C4B3C" w:rsidRDefault="002C4B3C" w:rsidP="009139A6">
      <w:r>
        <w:separator/>
      </w:r>
    </w:p>
  </w:endnote>
  <w:endnote w:type="continuationSeparator" w:id="0">
    <w:p w14:paraId="56AF93F7" w14:textId="77777777" w:rsidR="002C4B3C" w:rsidRDefault="002C4B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892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3C2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3E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60460" w14:textId="77777777" w:rsidR="002C4B3C" w:rsidRDefault="002C4B3C" w:rsidP="009139A6">
      <w:r>
        <w:separator/>
      </w:r>
    </w:p>
  </w:footnote>
  <w:footnote w:type="continuationSeparator" w:id="0">
    <w:p w14:paraId="5146598C" w14:textId="77777777" w:rsidR="002C4B3C" w:rsidRDefault="002C4B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57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9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2A2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B3C"/>
    <w:rsid w:val="000666E0"/>
    <w:rsid w:val="002510B7"/>
    <w:rsid w:val="002C4B3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5492"/>
  <w15:chartTrackingRefBased/>
  <w15:docId w15:val="{EEBA0733-FCE6-43E0-A103-1089EFEE2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4B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2022-09-08T10:11:00Z</dcterms:created>
  <dcterms:modified xsi:type="dcterms:W3CDTF">2022-09-08T10:13:00Z</dcterms:modified>
</cp:coreProperties>
</file>